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70D0" w:rsidRPr="00373725" w:rsidRDefault="005070D0" w:rsidP="00920751">
      <w:pPr>
        <w:pStyle w:val="ConsPlusNonformat"/>
        <w:widowControl/>
        <w:ind w:left="5400"/>
        <w:rPr>
          <w:rFonts w:ascii="Times New Roman" w:hAnsi="Times New Roman" w:cs="Times New Roman"/>
          <w:sz w:val="28"/>
          <w:szCs w:val="28"/>
        </w:rPr>
      </w:pPr>
      <w:r w:rsidRPr="00373725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1</w:t>
      </w:r>
    </w:p>
    <w:p w:rsidR="005070D0" w:rsidRDefault="005070D0" w:rsidP="00920751">
      <w:pPr>
        <w:pStyle w:val="ConsPlusNonformat"/>
        <w:widowControl/>
        <w:ind w:left="5400"/>
        <w:rPr>
          <w:rFonts w:ascii="Times New Roman" w:hAnsi="Times New Roman" w:cs="Times New Roman"/>
          <w:sz w:val="28"/>
          <w:szCs w:val="28"/>
        </w:rPr>
      </w:pPr>
      <w:r w:rsidRPr="00373725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Программе по проверке готовности к отопительному периоду 2016-2017г.г.</w:t>
      </w:r>
    </w:p>
    <w:p w:rsidR="005070D0" w:rsidRDefault="005070D0" w:rsidP="00E200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070D0" w:rsidRDefault="005070D0" w:rsidP="00E200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График</w:t>
      </w:r>
      <w:r w:rsidRPr="00E200AB">
        <w:rPr>
          <w:rFonts w:ascii="Times New Roman" w:hAnsi="Times New Roman" w:cs="Times New Roman"/>
          <w:sz w:val="28"/>
          <w:szCs w:val="28"/>
        </w:rPr>
        <w:t xml:space="preserve"> проведения проверки</w:t>
      </w:r>
    </w:p>
    <w:p w:rsidR="005070D0" w:rsidRDefault="005070D0" w:rsidP="00531C1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200AB">
        <w:rPr>
          <w:rFonts w:ascii="Times New Roman" w:hAnsi="Times New Roman" w:cs="Times New Roman"/>
          <w:sz w:val="28"/>
          <w:szCs w:val="28"/>
        </w:rPr>
        <w:t>готовности к отопительному периоду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40FD3">
        <w:rPr>
          <w:rFonts w:ascii="Times New Roman" w:hAnsi="Times New Roman" w:cs="Times New Roman"/>
          <w:sz w:val="28"/>
          <w:szCs w:val="28"/>
        </w:rPr>
        <w:t>теплоснабжающих организаций, теплосетевых организаций, потребителей тепловой энергии на территории МО Сертолово, теплопотребляющие установки которых подключены к системам теплоснабжения МО Сертолово</w:t>
      </w:r>
    </w:p>
    <w:p w:rsidR="005070D0" w:rsidRPr="00531C1A" w:rsidRDefault="005070D0" w:rsidP="00531C1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74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81"/>
        <w:gridCol w:w="6167"/>
        <w:gridCol w:w="1700"/>
        <w:gridCol w:w="1099"/>
      </w:tblGrid>
      <w:tr w:rsidR="005070D0" w:rsidRPr="003C4FE4">
        <w:trPr>
          <w:trHeight w:val="780"/>
        </w:trPr>
        <w:tc>
          <w:tcPr>
            <w:tcW w:w="781" w:type="dxa"/>
          </w:tcPr>
          <w:p w:rsidR="005070D0" w:rsidRPr="003C4FE4" w:rsidRDefault="005070D0" w:rsidP="003C4F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4FE4">
              <w:rPr>
                <w:rFonts w:ascii="Times New Roman" w:hAnsi="Times New Roman" w:cs="Times New Roman"/>
                <w:sz w:val="28"/>
                <w:szCs w:val="28"/>
              </w:rPr>
              <w:t>№№</w:t>
            </w:r>
          </w:p>
          <w:p w:rsidR="005070D0" w:rsidRPr="003C4FE4" w:rsidRDefault="005070D0" w:rsidP="003C4F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4FE4">
              <w:rPr>
                <w:rFonts w:ascii="Times New Roman" w:hAnsi="Times New Roman" w:cs="Times New Roman"/>
                <w:sz w:val="28"/>
                <w:szCs w:val="28"/>
              </w:rPr>
              <w:t>пп</w:t>
            </w:r>
          </w:p>
        </w:tc>
        <w:tc>
          <w:tcPr>
            <w:tcW w:w="6167" w:type="dxa"/>
          </w:tcPr>
          <w:p w:rsidR="005070D0" w:rsidRPr="003C4FE4" w:rsidRDefault="005070D0" w:rsidP="003C4F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4FE4">
              <w:rPr>
                <w:rFonts w:ascii="Times New Roman" w:hAnsi="Times New Roman" w:cs="Times New Roman"/>
                <w:sz w:val="28"/>
                <w:szCs w:val="28"/>
              </w:rPr>
              <w:t>Наименование проверяемой организации</w:t>
            </w:r>
          </w:p>
        </w:tc>
        <w:tc>
          <w:tcPr>
            <w:tcW w:w="1700" w:type="dxa"/>
          </w:tcPr>
          <w:p w:rsidR="005070D0" w:rsidRPr="003C4FE4" w:rsidRDefault="005070D0" w:rsidP="003C4F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4FE4">
              <w:rPr>
                <w:rFonts w:ascii="Times New Roman" w:hAnsi="Times New Roman" w:cs="Times New Roman"/>
                <w:sz w:val="28"/>
                <w:szCs w:val="28"/>
              </w:rPr>
              <w:t>Дата проверки</w:t>
            </w:r>
          </w:p>
        </w:tc>
        <w:tc>
          <w:tcPr>
            <w:tcW w:w="1099" w:type="dxa"/>
          </w:tcPr>
          <w:p w:rsidR="005070D0" w:rsidRPr="003C4FE4" w:rsidRDefault="005070D0" w:rsidP="003C4F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4FE4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5070D0" w:rsidRPr="003C4FE4">
        <w:tc>
          <w:tcPr>
            <w:tcW w:w="781" w:type="dxa"/>
          </w:tcPr>
          <w:p w:rsidR="005070D0" w:rsidRPr="00AD5243" w:rsidRDefault="005070D0" w:rsidP="003C4F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D524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6167" w:type="dxa"/>
          </w:tcPr>
          <w:p w:rsidR="005070D0" w:rsidRPr="00AD5243" w:rsidRDefault="005070D0" w:rsidP="00AD5243">
            <w:pPr>
              <w:tabs>
                <w:tab w:val="left" w:pos="175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D524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700" w:type="dxa"/>
          </w:tcPr>
          <w:p w:rsidR="005070D0" w:rsidRPr="00AD5243" w:rsidRDefault="005070D0" w:rsidP="00334AA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D524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099" w:type="dxa"/>
          </w:tcPr>
          <w:p w:rsidR="005070D0" w:rsidRPr="00AD5243" w:rsidRDefault="005070D0" w:rsidP="003C4F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D524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</w:tr>
      <w:tr w:rsidR="005070D0" w:rsidRPr="003C4FE4">
        <w:tc>
          <w:tcPr>
            <w:tcW w:w="781" w:type="dxa"/>
          </w:tcPr>
          <w:p w:rsidR="005070D0" w:rsidRPr="003C4FE4" w:rsidRDefault="005070D0" w:rsidP="003C4F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167" w:type="dxa"/>
          </w:tcPr>
          <w:p w:rsidR="005070D0" w:rsidRPr="003C4FE4" w:rsidRDefault="005070D0" w:rsidP="003C4FE4">
            <w:pPr>
              <w:tabs>
                <w:tab w:val="left" w:pos="175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C4FE4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 ООО «УЮТ-СЕРВИС»</w:t>
            </w:r>
          </w:p>
        </w:tc>
        <w:tc>
          <w:tcPr>
            <w:tcW w:w="1700" w:type="dxa"/>
          </w:tcPr>
          <w:p w:rsidR="005070D0" w:rsidRPr="003C4FE4" w:rsidRDefault="005070D0" w:rsidP="00827D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31.08-2.09</w:t>
            </w:r>
          </w:p>
        </w:tc>
        <w:tc>
          <w:tcPr>
            <w:tcW w:w="1099" w:type="dxa"/>
          </w:tcPr>
          <w:p w:rsidR="005070D0" w:rsidRPr="003C4FE4" w:rsidRDefault="005070D0" w:rsidP="003C4F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92 </w:t>
            </w:r>
            <w:r w:rsidRPr="003C4FE4">
              <w:rPr>
                <w:rFonts w:ascii="Times New Roman" w:hAnsi="Times New Roman" w:cs="Times New Roman"/>
                <w:sz w:val="28"/>
                <w:szCs w:val="28"/>
              </w:rPr>
              <w:t>ж.д.</w:t>
            </w:r>
          </w:p>
        </w:tc>
      </w:tr>
      <w:tr w:rsidR="005070D0" w:rsidRPr="003C4FE4">
        <w:tc>
          <w:tcPr>
            <w:tcW w:w="781" w:type="dxa"/>
          </w:tcPr>
          <w:p w:rsidR="005070D0" w:rsidRPr="003C4FE4" w:rsidRDefault="005070D0" w:rsidP="003C4F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167" w:type="dxa"/>
          </w:tcPr>
          <w:p w:rsidR="005070D0" w:rsidRPr="003C4FE4" w:rsidRDefault="005070D0" w:rsidP="003C4FE4">
            <w:pPr>
              <w:tabs>
                <w:tab w:val="left" w:pos="175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C4FE4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 ООО «Комфорт»</w:t>
            </w:r>
          </w:p>
        </w:tc>
        <w:tc>
          <w:tcPr>
            <w:tcW w:w="1700" w:type="dxa"/>
          </w:tcPr>
          <w:p w:rsidR="005070D0" w:rsidRPr="003C4FE4" w:rsidRDefault="005070D0" w:rsidP="00827D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30.08- 31.08</w:t>
            </w:r>
          </w:p>
        </w:tc>
        <w:tc>
          <w:tcPr>
            <w:tcW w:w="1099" w:type="dxa"/>
          </w:tcPr>
          <w:p w:rsidR="005070D0" w:rsidRPr="003C4FE4" w:rsidRDefault="005070D0" w:rsidP="00FB71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54 </w:t>
            </w:r>
            <w:r w:rsidRPr="003C4FE4">
              <w:rPr>
                <w:rFonts w:ascii="Times New Roman" w:hAnsi="Times New Roman" w:cs="Times New Roman"/>
                <w:sz w:val="28"/>
                <w:szCs w:val="28"/>
              </w:rPr>
              <w:t>ж.д.</w:t>
            </w:r>
          </w:p>
        </w:tc>
      </w:tr>
      <w:tr w:rsidR="005070D0" w:rsidRPr="003C4FE4">
        <w:tc>
          <w:tcPr>
            <w:tcW w:w="781" w:type="dxa"/>
          </w:tcPr>
          <w:p w:rsidR="005070D0" w:rsidRPr="003C4FE4" w:rsidRDefault="005070D0" w:rsidP="003C4F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6167" w:type="dxa"/>
          </w:tcPr>
          <w:p w:rsidR="005070D0" w:rsidRPr="003C4FE4" w:rsidRDefault="005070D0" w:rsidP="003C4FE4">
            <w:pPr>
              <w:tabs>
                <w:tab w:val="left" w:pos="175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C4FE4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 ООО «Мастер Дом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-Сертолово</w:t>
            </w:r>
            <w:r w:rsidRPr="003C4FE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700" w:type="dxa"/>
          </w:tcPr>
          <w:p w:rsidR="005070D0" w:rsidRPr="003C4FE4" w:rsidRDefault="005070D0" w:rsidP="00827D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29.08</w:t>
            </w:r>
          </w:p>
        </w:tc>
        <w:tc>
          <w:tcPr>
            <w:tcW w:w="1099" w:type="dxa"/>
          </w:tcPr>
          <w:p w:rsidR="005070D0" w:rsidRPr="003C4FE4" w:rsidRDefault="005070D0" w:rsidP="003C4F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4FE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C4FE4">
              <w:rPr>
                <w:rFonts w:ascii="Times New Roman" w:hAnsi="Times New Roman" w:cs="Times New Roman"/>
                <w:sz w:val="28"/>
                <w:szCs w:val="28"/>
              </w:rPr>
              <w:t>ж.д.</w:t>
            </w:r>
          </w:p>
        </w:tc>
      </w:tr>
      <w:tr w:rsidR="005070D0" w:rsidRPr="003C4FE4">
        <w:tc>
          <w:tcPr>
            <w:tcW w:w="781" w:type="dxa"/>
          </w:tcPr>
          <w:p w:rsidR="005070D0" w:rsidRPr="003C4FE4" w:rsidRDefault="005070D0" w:rsidP="003C4F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6167" w:type="dxa"/>
          </w:tcPr>
          <w:p w:rsidR="005070D0" w:rsidRPr="003C4FE4" w:rsidRDefault="005070D0" w:rsidP="003C4FE4">
            <w:pPr>
              <w:tabs>
                <w:tab w:val="left" w:pos="175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C4FE4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 ООО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«Управляющая организация</w:t>
            </w:r>
            <w:r w:rsidRPr="003C4FE4">
              <w:rPr>
                <w:rFonts w:ascii="Times New Roman" w:hAnsi="Times New Roman" w:cs="Times New Roman"/>
                <w:sz w:val="28"/>
                <w:szCs w:val="28"/>
              </w:rPr>
              <w:t xml:space="preserve"> «Альтернатива Плюс»</w:t>
            </w:r>
          </w:p>
        </w:tc>
        <w:tc>
          <w:tcPr>
            <w:tcW w:w="1700" w:type="dxa"/>
          </w:tcPr>
          <w:p w:rsidR="005070D0" w:rsidRPr="003C4FE4" w:rsidRDefault="005070D0" w:rsidP="00827D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29.08</w:t>
            </w:r>
          </w:p>
        </w:tc>
        <w:tc>
          <w:tcPr>
            <w:tcW w:w="1099" w:type="dxa"/>
          </w:tcPr>
          <w:p w:rsidR="005070D0" w:rsidRPr="003C4FE4" w:rsidRDefault="005070D0" w:rsidP="003C4F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 </w:t>
            </w:r>
            <w:r w:rsidRPr="003C4FE4">
              <w:rPr>
                <w:rFonts w:ascii="Times New Roman" w:hAnsi="Times New Roman" w:cs="Times New Roman"/>
                <w:sz w:val="28"/>
                <w:szCs w:val="28"/>
              </w:rPr>
              <w:t>ж.д.</w:t>
            </w:r>
          </w:p>
        </w:tc>
      </w:tr>
      <w:tr w:rsidR="005070D0" w:rsidRPr="003C4FE4">
        <w:tc>
          <w:tcPr>
            <w:tcW w:w="781" w:type="dxa"/>
          </w:tcPr>
          <w:p w:rsidR="005070D0" w:rsidRPr="003C4FE4" w:rsidRDefault="005070D0" w:rsidP="00334A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6167" w:type="dxa"/>
          </w:tcPr>
          <w:p w:rsidR="005070D0" w:rsidRPr="003C4FE4" w:rsidRDefault="005070D0" w:rsidP="00334AAB">
            <w:pPr>
              <w:tabs>
                <w:tab w:val="left" w:pos="175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C4FE4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 ООО «Управа»</w:t>
            </w:r>
          </w:p>
        </w:tc>
        <w:tc>
          <w:tcPr>
            <w:tcW w:w="1700" w:type="dxa"/>
          </w:tcPr>
          <w:p w:rsidR="005070D0" w:rsidRPr="003C4FE4" w:rsidRDefault="005070D0" w:rsidP="00827D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29.08</w:t>
            </w:r>
          </w:p>
        </w:tc>
        <w:tc>
          <w:tcPr>
            <w:tcW w:w="1099" w:type="dxa"/>
          </w:tcPr>
          <w:p w:rsidR="005070D0" w:rsidRPr="003C4FE4" w:rsidRDefault="005070D0" w:rsidP="00334A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4FE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C4FE4">
              <w:rPr>
                <w:rFonts w:ascii="Times New Roman" w:hAnsi="Times New Roman" w:cs="Times New Roman"/>
                <w:sz w:val="28"/>
                <w:szCs w:val="28"/>
              </w:rPr>
              <w:t>ж.д.</w:t>
            </w:r>
          </w:p>
        </w:tc>
      </w:tr>
      <w:tr w:rsidR="005070D0" w:rsidRPr="003C4FE4">
        <w:tc>
          <w:tcPr>
            <w:tcW w:w="781" w:type="dxa"/>
          </w:tcPr>
          <w:p w:rsidR="005070D0" w:rsidRPr="003C4FE4" w:rsidRDefault="005070D0" w:rsidP="003C4F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6167" w:type="dxa"/>
          </w:tcPr>
          <w:p w:rsidR="005070D0" w:rsidRPr="003C4FE4" w:rsidRDefault="005070D0" w:rsidP="003C4FE4">
            <w:pPr>
              <w:tabs>
                <w:tab w:val="left" w:pos="175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C4FE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3C4FE4">
              <w:rPr>
                <w:rFonts w:ascii="Times New Roman" w:hAnsi="Times New Roman" w:cs="Times New Roman"/>
                <w:sz w:val="28"/>
                <w:szCs w:val="28"/>
              </w:rPr>
              <w:t>О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ГУ ЖФ</w:t>
            </w:r>
            <w:r w:rsidRPr="003C4FE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700" w:type="dxa"/>
          </w:tcPr>
          <w:p w:rsidR="005070D0" w:rsidRPr="003C4FE4" w:rsidRDefault="005070D0" w:rsidP="00827D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29.08</w:t>
            </w:r>
          </w:p>
        </w:tc>
        <w:tc>
          <w:tcPr>
            <w:tcW w:w="1099" w:type="dxa"/>
          </w:tcPr>
          <w:p w:rsidR="005070D0" w:rsidRPr="003C4FE4" w:rsidRDefault="005070D0" w:rsidP="003C4F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4FE4">
              <w:rPr>
                <w:rFonts w:ascii="Times New Roman" w:hAnsi="Times New Roman" w:cs="Times New Roman"/>
                <w:sz w:val="28"/>
                <w:szCs w:val="28"/>
              </w:rPr>
              <w:t>5 ж.д.</w:t>
            </w:r>
          </w:p>
        </w:tc>
      </w:tr>
      <w:tr w:rsidR="005070D0" w:rsidRPr="003C4FE4">
        <w:trPr>
          <w:trHeight w:val="241"/>
        </w:trPr>
        <w:tc>
          <w:tcPr>
            <w:tcW w:w="781" w:type="dxa"/>
          </w:tcPr>
          <w:p w:rsidR="005070D0" w:rsidRPr="003C4FE4" w:rsidRDefault="005070D0" w:rsidP="003C4F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6167" w:type="dxa"/>
          </w:tcPr>
          <w:p w:rsidR="005070D0" w:rsidRPr="003C4FE4" w:rsidRDefault="005070D0" w:rsidP="003C4FE4">
            <w:pPr>
              <w:tabs>
                <w:tab w:val="left" w:pos="175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C4FE4">
              <w:rPr>
                <w:rFonts w:ascii="Times New Roman" w:hAnsi="Times New Roman" w:cs="Times New Roman"/>
                <w:sz w:val="28"/>
                <w:szCs w:val="28"/>
              </w:rPr>
              <w:t xml:space="preserve">ТСЖ «СтройДом» </w:t>
            </w:r>
          </w:p>
        </w:tc>
        <w:tc>
          <w:tcPr>
            <w:tcW w:w="1700" w:type="dxa"/>
          </w:tcPr>
          <w:p w:rsidR="005070D0" w:rsidRPr="003C4FE4" w:rsidRDefault="005070D0" w:rsidP="00827D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24.08</w:t>
            </w:r>
          </w:p>
        </w:tc>
        <w:tc>
          <w:tcPr>
            <w:tcW w:w="1099" w:type="dxa"/>
          </w:tcPr>
          <w:p w:rsidR="005070D0" w:rsidRPr="003C4FE4" w:rsidRDefault="005070D0" w:rsidP="003C4F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4FE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C4FE4">
              <w:rPr>
                <w:rFonts w:ascii="Times New Roman" w:hAnsi="Times New Roman" w:cs="Times New Roman"/>
                <w:sz w:val="28"/>
                <w:szCs w:val="28"/>
              </w:rPr>
              <w:t>ж.д.</w:t>
            </w:r>
          </w:p>
        </w:tc>
      </w:tr>
      <w:tr w:rsidR="005070D0" w:rsidRPr="003C4FE4">
        <w:tc>
          <w:tcPr>
            <w:tcW w:w="781" w:type="dxa"/>
          </w:tcPr>
          <w:p w:rsidR="005070D0" w:rsidRPr="003C4FE4" w:rsidRDefault="005070D0" w:rsidP="009975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6167" w:type="dxa"/>
          </w:tcPr>
          <w:p w:rsidR="005070D0" w:rsidRPr="003C4FE4" w:rsidRDefault="005070D0" w:rsidP="003C4FE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C4FE4">
              <w:rPr>
                <w:rFonts w:ascii="Times New Roman" w:hAnsi="Times New Roman" w:cs="Times New Roman"/>
                <w:sz w:val="28"/>
                <w:szCs w:val="28"/>
              </w:rPr>
              <w:t>ТСЖ «СтройДом-2»</w:t>
            </w:r>
          </w:p>
        </w:tc>
        <w:tc>
          <w:tcPr>
            <w:tcW w:w="1700" w:type="dxa"/>
          </w:tcPr>
          <w:p w:rsidR="005070D0" w:rsidRPr="003C4FE4" w:rsidRDefault="005070D0" w:rsidP="00827D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24.08</w:t>
            </w:r>
          </w:p>
        </w:tc>
        <w:tc>
          <w:tcPr>
            <w:tcW w:w="1099" w:type="dxa"/>
          </w:tcPr>
          <w:p w:rsidR="005070D0" w:rsidRPr="003C4FE4" w:rsidRDefault="005070D0" w:rsidP="003C4F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4FE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C4FE4">
              <w:rPr>
                <w:rFonts w:ascii="Times New Roman" w:hAnsi="Times New Roman" w:cs="Times New Roman"/>
                <w:sz w:val="28"/>
                <w:szCs w:val="28"/>
              </w:rPr>
              <w:t>ж.д.</w:t>
            </w:r>
          </w:p>
        </w:tc>
      </w:tr>
      <w:tr w:rsidR="005070D0" w:rsidRPr="003C4FE4">
        <w:tc>
          <w:tcPr>
            <w:tcW w:w="781" w:type="dxa"/>
          </w:tcPr>
          <w:p w:rsidR="005070D0" w:rsidRPr="003C4FE4" w:rsidRDefault="005070D0" w:rsidP="009975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6167" w:type="dxa"/>
          </w:tcPr>
          <w:p w:rsidR="005070D0" w:rsidRPr="003C4FE4" w:rsidRDefault="005070D0" w:rsidP="003C4FE4">
            <w:pPr>
              <w:tabs>
                <w:tab w:val="left" w:pos="175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C4FE4">
              <w:rPr>
                <w:rFonts w:ascii="Times New Roman" w:hAnsi="Times New Roman" w:cs="Times New Roman"/>
                <w:sz w:val="28"/>
                <w:szCs w:val="28"/>
              </w:rPr>
              <w:t xml:space="preserve">ТСЖ «На Ветеранов»  </w:t>
            </w:r>
          </w:p>
        </w:tc>
        <w:tc>
          <w:tcPr>
            <w:tcW w:w="1700" w:type="dxa"/>
          </w:tcPr>
          <w:p w:rsidR="005070D0" w:rsidRPr="003C4FE4" w:rsidRDefault="005070D0" w:rsidP="00827D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24.08</w:t>
            </w:r>
          </w:p>
        </w:tc>
        <w:tc>
          <w:tcPr>
            <w:tcW w:w="1099" w:type="dxa"/>
          </w:tcPr>
          <w:p w:rsidR="005070D0" w:rsidRPr="003C4FE4" w:rsidRDefault="005070D0" w:rsidP="003C4F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4FE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C4FE4">
              <w:rPr>
                <w:rFonts w:ascii="Times New Roman" w:hAnsi="Times New Roman" w:cs="Times New Roman"/>
                <w:sz w:val="28"/>
                <w:szCs w:val="28"/>
              </w:rPr>
              <w:t>ж.д.</w:t>
            </w:r>
          </w:p>
        </w:tc>
      </w:tr>
      <w:tr w:rsidR="005070D0" w:rsidRPr="003C4FE4">
        <w:tc>
          <w:tcPr>
            <w:tcW w:w="781" w:type="dxa"/>
          </w:tcPr>
          <w:p w:rsidR="005070D0" w:rsidRPr="003C4FE4" w:rsidRDefault="005070D0" w:rsidP="003C4F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6167" w:type="dxa"/>
          </w:tcPr>
          <w:p w:rsidR="005070D0" w:rsidRPr="003C4FE4" w:rsidRDefault="005070D0" w:rsidP="003C4FE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C4FE4">
              <w:rPr>
                <w:rFonts w:ascii="Times New Roman" w:hAnsi="Times New Roman" w:cs="Times New Roman"/>
                <w:sz w:val="28"/>
                <w:szCs w:val="28"/>
              </w:rPr>
              <w:t>ТСЖ «Кленовая-1»</w:t>
            </w:r>
          </w:p>
        </w:tc>
        <w:tc>
          <w:tcPr>
            <w:tcW w:w="1700" w:type="dxa"/>
          </w:tcPr>
          <w:p w:rsidR="005070D0" w:rsidRPr="003C4FE4" w:rsidRDefault="005070D0" w:rsidP="00827D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24.08</w:t>
            </w:r>
          </w:p>
        </w:tc>
        <w:tc>
          <w:tcPr>
            <w:tcW w:w="1099" w:type="dxa"/>
          </w:tcPr>
          <w:p w:rsidR="005070D0" w:rsidRPr="003C4FE4" w:rsidRDefault="005070D0" w:rsidP="003C4F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4FE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C4FE4">
              <w:rPr>
                <w:rFonts w:ascii="Times New Roman" w:hAnsi="Times New Roman" w:cs="Times New Roman"/>
                <w:sz w:val="28"/>
                <w:szCs w:val="28"/>
              </w:rPr>
              <w:t>ж.д.</w:t>
            </w:r>
          </w:p>
        </w:tc>
      </w:tr>
      <w:tr w:rsidR="005070D0" w:rsidRPr="003C4FE4">
        <w:tc>
          <w:tcPr>
            <w:tcW w:w="781" w:type="dxa"/>
          </w:tcPr>
          <w:p w:rsidR="005070D0" w:rsidRPr="003C4FE4" w:rsidRDefault="005070D0" w:rsidP="00F460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6167" w:type="dxa"/>
          </w:tcPr>
          <w:p w:rsidR="005070D0" w:rsidRPr="003C4FE4" w:rsidRDefault="005070D0" w:rsidP="003C4FE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C4FE4">
              <w:rPr>
                <w:rFonts w:ascii="Times New Roman" w:hAnsi="Times New Roman" w:cs="Times New Roman"/>
                <w:sz w:val="28"/>
                <w:szCs w:val="28"/>
              </w:rPr>
              <w:t>ТСЖ «Парковый»</w:t>
            </w:r>
          </w:p>
        </w:tc>
        <w:tc>
          <w:tcPr>
            <w:tcW w:w="1700" w:type="dxa"/>
          </w:tcPr>
          <w:p w:rsidR="005070D0" w:rsidRPr="003C4FE4" w:rsidRDefault="005070D0" w:rsidP="00827D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24.08</w:t>
            </w:r>
          </w:p>
        </w:tc>
        <w:tc>
          <w:tcPr>
            <w:tcW w:w="1099" w:type="dxa"/>
          </w:tcPr>
          <w:p w:rsidR="005070D0" w:rsidRPr="003C4FE4" w:rsidRDefault="005070D0" w:rsidP="003C4F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4FE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C4FE4">
              <w:rPr>
                <w:rFonts w:ascii="Times New Roman" w:hAnsi="Times New Roman" w:cs="Times New Roman"/>
                <w:sz w:val="28"/>
                <w:szCs w:val="28"/>
              </w:rPr>
              <w:t>ж.д.</w:t>
            </w:r>
          </w:p>
        </w:tc>
      </w:tr>
      <w:tr w:rsidR="005070D0" w:rsidRPr="003C4FE4">
        <w:tc>
          <w:tcPr>
            <w:tcW w:w="781" w:type="dxa"/>
          </w:tcPr>
          <w:p w:rsidR="005070D0" w:rsidRPr="003C4FE4" w:rsidRDefault="005070D0" w:rsidP="009975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6167" w:type="dxa"/>
          </w:tcPr>
          <w:p w:rsidR="005070D0" w:rsidRPr="003C4FE4" w:rsidRDefault="005070D0" w:rsidP="003C4FE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C4FE4">
              <w:rPr>
                <w:rFonts w:ascii="Times New Roman" w:hAnsi="Times New Roman" w:cs="Times New Roman"/>
                <w:sz w:val="28"/>
                <w:szCs w:val="28"/>
              </w:rPr>
              <w:t>ТСЖ "Жилстрой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3C4FE4">
              <w:rPr>
                <w:rFonts w:ascii="Times New Roman" w:hAnsi="Times New Roman" w:cs="Times New Roman"/>
                <w:sz w:val="28"/>
                <w:szCs w:val="28"/>
              </w:rPr>
              <w:t>2"</w:t>
            </w:r>
          </w:p>
        </w:tc>
        <w:tc>
          <w:tcPr>
            <w:tcW w:w="1700" w:type="dxa"/>
          </w:tcPr>
          <w:p w:rsidR="005070D0" w:rsidRPr="003C4FE4" w:rsidRDefault="005070D0" w:rsidP="00827D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24.08</w:t>
            </w:r>
          </w:p>
        </w:tc>
        <w:tc>
          <w:tcPr>
            <w:tcW w:w="1099" w:type="dxa"/>
          </w:tcPr>
          <w:p w:rsidR="005070D0" w:rsidRPr="003C4FE4" w:rsidRDefault="005070D0" w:rsidP="003C4F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4FE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C4FE4">
              <w:rPr>
                <w:rFonts w:ascii="Times New Roman" w:hAnsi="Times New Roman" w:cs="Times New Roman"/>
                <w:sz w:val="28"/>
                <w:szCs w:val="28"/>
              </w:rPr>
              <w:t>ж.д.</w:t>
            </w:r>
          </w:p>
        </w:tc>
      </w:tr>
      <w:tr w:rsidR="005070D0" w:rsidRPr="003C4FE4">
        <w:tc>
          <w:tcPr>
            <w:tcW w:w="781" w:type="dxa"/>
          </w:tcPr>
          <w:p w:rsidR="005070D0" w:rsidRPr="003C4FE4" w:rsidRDefault="005070D0" w:rsidP="009975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6167" w:type="dxa"/>
          </w:tcPr>
          <w:p w:rsidR="005070D0" w:rsidRPr="003C4FE4" w:rsidRDefault="005070D0" w:rsidP="003C4FE4">
            <w:pPr>
              <w:tabs>
                <w:tab w:val="left" w:pos="175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C4FE4">
              <w:rPr>
                <w:rFonts w:ascii="Times New Roman" w:hAnsi="Times New Roman" w:cs="Times New Roman"/>
                <w:sz w:val="28"/>
                <w:szCs w:val="28"/>
              </w:rPr>
              <w:t>ТСЖ «Жилстрой-3»</w:t>
            </w:r>
          </w:p>
        </w:tc>
        <w:tc>
          <w:tcPr>
            <w:tcW w:w="1700" w:type="dxa"/>
          </w:tcPr>
          <w:p w:rsidR="005070D0" w:rsidRPr="003C4FE4" w:rsidRDefault="005070D0" w:rsidP="00827D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25.08</w:t>
            </w:r>
          </w:p>
        </w:tc>
        <w:tc>
          <w:tcPr>
            <w:tcW w:w="1099" w:type="dxa"/>
          </w:tcPr>
          <w:p w:rsidR="005070D0" w:rsidRPr="003C4FE4" w:rsidRDefault="005070D0" w:rsidP="003C4F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4FE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C4FE4">
              <w:rPr>
                <w:rFonts w:ascii="Times New Roman" w:hAnsi="Times New Roman" w:cs="Times New Roman"/>
                <w:sz w:val="28"/>
                <w:szCs w:val="28"/>
              </w:rPr>
              <w:t>ж.д.</w:t>
            </w:r>
          </w:p>
        </w:tc>
      </w:tr>
      <w:tr w:rsidR="005070D0" w:rsidRPr="003C4FE4">
        <w:tc>
          <w:tcPr>
            <w:tcW w:w="781" w:type="dxa"/>
          </w:tcPr>
          <w:p w:rsidR="005070D0" w:rsidRPr="003C4FE4" w:rsidRDefault="005070D0" w:rsidP="009975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6167" w:type="dxa"/>
          </w:tcPr>
          <w:p w:rsidR="005070D0" w:rsidRPr="003C4FE4" w:rsidRDefault="005070D0" w:rsidP="003C4FE4">
            <w:pPr>
              <w:tabs>
                <w:tab w:val="left" w:pos="175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C4FE4">
              <w:rPr>
                <w:rFonts w:ascii="Times New Roman" w:hAnsi="Times New Roman" w:cs="Times New Roman"/>
                <w:sz w:val="28"/>
                <w:szCs w:val="28"/>
              </w:rPr>
              <w:t>ТСЖ «Жилстрой-4»</w:t>
            </w:r>
          </w:p>
        </w:tc>
        <w:tc>
          <w:tcPr>
            <w:tcW w:w="1700" w:type="dxa"/>
          </w:tcPr>
          <w:p w:rsidR="005070D0" w:rsidRPr="003C4FE4" w:rsidRDefault="005070D0" w:rsidP="00827D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25.08</w:t>
            </w:r>
          </w:p>
        </w:tc>
        <w:tc>
          <w:tcPr>
            <w:tcW w:w="1099" w:type="dxa"/>
          </w:tcPr>
          <w:p w:rsidR="005070D0" w:rsidRPr="003C4FE4" w:rsidRDefault="005070D0" w:rsidP="003C4F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4FE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C4FE4">
              <w:rPr>
                <w:rFonts w:ascii="Times New Roman" w:hAnsi="Times New Roman" w:cs="Times New Roman"/>
                <w:sz w:val="28"/>
                <w:szCs w:val="28"/>
              </w:rPr>
              <w:t>ж.д.</w:t>
            </w:r>
          </w:p>
        </w:tc>
      </w:tr>
      <w:tr w:rsidR="005070D0" w:rsidRPr="003C4FE4">
        <w:tc>
          <w:tcPr>
            <w:tcW w:w="781" w:type="dxa"/>
          </w:tcPr>
          <w:p w:rsidR="005070D0" w:rsidRPr="003C4FE4" w:rsidRDefault="005070D0" w:rsidP="009975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6167" w:type="dxa"/>
          </w:tcPr>
          <w:p w:rsidR="005070D0" w:rsidRPr="003C4FE4" w:rsidRDefault="005070D0" w:rsidP="003C4FE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C4FE4">
              <w:rPr>
                <w:rFonts w:ascii="Times New Roman" w:hAnsi="Times New Roman" w:cs="Times New Roman"/>
                <w:sz w:val="28"/>
                <w:szCs w:val="28"/>
              </w:rPr>
              <w:t>ТСЖ «Жилстрой»</w:t>
            </w:r>
          </w:p>
        </w:tc>
        <w:tc>
          <w:tcPr>
            <w:tcW w:w="1700" w:type="dxa"/>
          </w:tcPr>
          <w:p w:rsidR="005070D0" w:rsidRPr="003C4FE4" w:rsidRDefault="005070D0" w:rsidP="00827D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25.08</w:t>
            </w:r>
          </w:p>
        </w:tc>
        <w:tc>
          <w:tcPr>
            <w:tcW w:w="1099" w:type="dxa"/>
          </w:tcPr>
          <w:p w:rsidR="005070D0" w:rsidRPr="003C4FE4" w:rsidRDefault="005070D0" w:rsidP="003C4F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4FE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C4FE4">
              <w:rPr>
                <w:rFonts w:ascii="Times New Roman" w:hAnsi="Times New Roman" w:cs="Times New Roman"/>
                <w:sz w:val="28"/>
                <w:szCs w:val="28"/>
              </w:rPr>
              <w:t>ж.д.</w:t>
            </w:r>
          </w:p>
        </w:tc>
      </w:tr>
      <w:tr w:rsidR="005070D0" w:rsidRPr="003C4FE4">
        <w:tc>
          <w:tcPr>
            <w:tcW w:w="781" w:type="dxa"/>
          </w:tcPr>
          <w:p w:rsidR="005070D0" w:rsidRPr="003C4FE4" w:rsidRDefault="005070D0" w:rsidP="00AE6C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6167" w:type="dxa"/>
          </w:tcPr>
          <w:p w:rsidR="005070D0" w:rsidRPr="003C4FE4" w:rsidRDefault="005070D0" w:rsidP="003C4FE4">
            <w:pPr>
              <w:tabs>
                <w:tab w:val="left" w:pos="175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ТСЖ</w:t>
            </w:r>
            <w:r w:rsidRPr="003C4FE4">
              <w:rPr>
                <w:rFonts w:ascii="Times New Roman" w:hAnsi="Times New Roman" w:cs="Times New Roman"/>
                <w:sz w:val="28"/>
                <w:szCs w:val="28"/>
              </w:rPr>
              <w:t xml:space="preserve"> «Жилстрой-5»</w:t>
            </w:r>
          </w:p>
        </w:tc>
        <w:tc>
          <w:tcPr>
            <w:tcW w:w="1700" w:type="dxa"/>
          </w:tcPr>
          <w:p w:rsidR="005070D0" w:rsidRPr="003C4FE4" w:rsidRDefault="005070D0" w:rsidP="00827D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25.08</w:t>
            </w:r>
          </w:p>
        </w:tc>
        <w:tc>
          <w:tcPr>
            <w:tcW w:w="1099" w:type="dxa"/>
          </w:tcPr>
          <w:p w:rsidR="005070D0" w:rsidRPr="003C4FE4" w:rsidRDefault="005070D0" w:rsidP="003C4F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4FE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C4FE4">
              <w:rPr>
                <w:rFonts w:ascii="Times New Roman" w:hAnsi="Times New Roman" w:cs="Times New Roman"/>
                <w:sz w:val="28"/>
                <w:szCs w:val="28"/>
              </w:rPr>
              <w:t>ж.д.</w:t>
            </w:r>
          </w:p>
        </w:tc>
      </w:tr>
      <w:tr w:rsidR="005070D0" w:rsidRPr="003C4FE4">
        <w:tc>
          <w:tcPr>
            <w:tcW w:w="781" w:type="dxa"/>
          </w:tcPr>
          <w:p w:rsidR="005070D0" w:rsidRPr="003C4FE4" w:rsidRDefault="005070D0" w:rsidP="003C4F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6167" w:type="dxa"/>
          </w:tcPr>
          <w:p w:rsidR="005070D0" w:rsidRPr="003C4FE4" w:rsidRDefault="005070D0" w:rsidP="003C4FE4">
            <w:pPr>
              <w:tabs>
                <w:tab w:val="left" w:pos="175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C4FE4">
              <w:rPr>
                <w:rFonts w:ascii="Times New Roman" w:hAnsi="Times New Roman" w:cs="Times New Roman"/>
                <w:sz w:val="28"/>
                <w:szCs w:val="28"/>
              </w:rPr>
              <w:t>ТСЖ «Жилстрой-6»</w:t>
            </w:r>
          </w:p>
        </w:tc>
        <w:tc>
          <w:tcPr>
            <w:tcW w:w="1700" w:type="dxa"/>
          </w:tcPr>
          <w:p w:rsidR="005070D0" w:rsidRPr="003C4FE4" w:rsidRDefault="005070D0" w:rsidP="00827D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25.08</w:t>
            </w:r>
          </w:p>
        </w:tc>
        <w:tc>
          <w:tcPr>
            <w:tcW w:w="1099" w:type="dxa"/>
          </w:tcPr>
          <w:p w:rsidR="005070D0" w:rsidRPr="003C4FE4" w:rsidRDefault="005070D0" w:rsidP="003C4F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4FE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C4FE4">
              <w:rPr>
                <w:rFonts w:ascii="Times New Roman" w:hAnsi="Times New Roman" w:cs="Times New Roman"/>
                <w:sz w:val="28"/>
                <w:szCs w:val="28"/>
              </w:rPr>
              <w:t>ж.д.</w:t>
            </w:r>
          </w:p>
        </w:tc>
      </w:tr>
      <w:tr w:rsidR="005070D0" w:rsidRPr="003C4FE4">
        <w:tc>
          <w:tcPr>
            <w:tcW w:w="781" w:type="dxa"/>
          </w:tcPr>
          <w:p w:rsidR="005070D0" w:rsidRPr="003C4FE4" w:rsidRDefault="005070D0" w:rsidP="009975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6167" w:type="dxa"/>
          </w:tcPr>
          <w:p w:rsidR="005070D0" w:rsidRPr="003C4FE4" w:rsidRDefault="005070D0" w:rsidP="003C4FE4">
            <w:pPr>
              <w:tabs>
                <w:tab w:val="left" w:pos="175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C4FE4">
              <w:rPr>
                <w:rFonts w:ascii="Times New Roman" w:hAnsi="Times New Roman" w:cs="Times New Roman"/>
                <w:sz w:val="28"/>
                <w:szCs w:val="28"/>
              </w:rPr>
              <w:t>ТСЖ «Жилстрой-7»</w:t>
            </w:r>
          </w:p>
        </w:tc>
        <w:tc>
          <w:tcPr>
            <w:tcW w:w="1700" w:type="dxa"/>
          </w:tcPr>
          <w:p w:rsidR="005070D0" w:rsidRPr="003C4FE4" w:rsidRDefault="005070D0" w:rsidP="00827D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25.08</w:t>
            </w:r>
          </w:p>
        </w:tc>
        <w:tc>
          <w:tcPr>
            <w:tcW w:w="1099" w:type="dxa"/>
          </w:tcPr>
          <w:p w:rsidR="005070D0" w:rsidRPr="003C4FE4" w:rsidRDefault="005070D0" w:rsidP="003C4F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4FE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C4FE4">
              <w:rPr>
                <w:rFonts w:ascii="Times New Roman" w:hAnsi="Times New Roman" w:cs="Times New Roman"/>
                <w:sz w:val="28"/>
                <w:szCs w:val="28"/>
              </w:rPr>
              <w:t>ж.д.</w:t>
            </w:r>
          </w:p>
        </w:tc>
      </w:tr>
      <w:tr w:rsidR="005070D0" w:rsidRPr="003C4FE4">
        <w:tc>
          <w:tcPr>
            <w:tcW w:w="781" w:type="dxa"/>
          </w:tcPr>
          <w:p w:rsidR="005070D0" w:rsidRPr="003C4FE4" w:rsidRDefault="005070D0" w:rsidP="009975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6167" w:type="dxa"/>
          </w:tcPr>
          <w:p w:rsidR="005070D0" w:rsidRPr="003C4FE4" w:rsidRDefault="005070D0" w:rsidP="003C4FE4">
            <w:pPr>
              <w:tabs>
                <w:tab w:val="left" w:pos="175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C4FE4">
              <w:rPr>
                <w:rFonts w:ascii="Times New Roman" w:hAnsi="Times New Roman" w:cs="Times New Roman"/>
                <w:sz w:val="28"/>
                <w:szCs w:val="28"/>
              </w:rPr>
              <w:t>ТСЖ «Жилстрой-8»</w:t>
            </w:r>
          </w:p>
        </w:tc>
        <w:tc>
          <w:tcPr>
            <w:tcW w:w="1700" w:type="dxa"/>
          </w:tcPr>
          <w:p w:rsidR="005070D0" w:rsidRPr="003C4FE4" w:rsidRDefault="005070D0" w:rsidP="00827D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25.08</w:t>
            </w:r>
          </w:p>
        </w:tc>
        <w:tc>
          <w:tcPr>
            <w:tcW w:w="1099" w:type="dxa"/>
          </w:tcPr>
          <w:p w:rsidR="005070D0" w:rsidRPr="003C4FE4" w:rsidRDefault="005070D0" w:rsidP="003C4F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Pr="003C4FE4">
              <w:rPr>
                <w:rFonts w:ascii="Times New Roman" w:hAnsi="Times New Roman" w:cs="Times New Roman"/>
                <w:sz w:val="28"/>
                <w:szCs w:val="28"/>
              </w:rPr>
              <w:t>ж.д.</w:t>
            </w:r>
          </w:p>
        </w:tc>
      </w:tr>
      <w:tr w:rsidR="005070D0" w:rsidRPr="003C4FE4">
        <w:tc>
          <w:tcPr>
            <w:tcW w:w="781" w:type="dxa"/>
          </w:tcPr>
          <w:p w:rsidR="005070D0" w:rsidRPr="003C4FE4" w:rsidRDefault="005070D0" w:rsidP="00B242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6167" w:type="dxa"/>
          </w:tcPr>
          <w:p w:rsidR="005070D0" w:rsidRPr="003C4FE4" w:rsidRDefault="005070D0" w:rsidP="00B2421E">
            <w:pPr>
              <w:tabs>
                <w:tab w:val="left" w:pos="175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C4FE4">
              <w:rPr>
                <w:rFonts w:ascii="Times New Roman" w:hAnsi="Times New Roman" w:cs="Times New Roman"/>
                <w:sz w:val="28"/>
                <w:szCs w:val="28"/>
              </w:rPr>
              <w:t>ТСЖ "Молодцова-7"</w:t>
            </w:r>
            <w:r w:rsidRPr="003C4FE4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3C4FE4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1700" w:type="dxa"/>
          </w:tcPr>
          <w:p w:rsidR="005070D0" w:rsidRPr="003C4FE4" w:rsidRDefault="005070D0" w:rsidP="00827D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26.08</w:t>
            </w:r>
          </w:p>
        </w:tc>
        <w:tc>
          <w:tcPr>
            <w:tcW w:w="1099" w:type="dxa"/>
          </w:tcPr>
          <w:p w:rsidR="005070D0" w:rsidRPr="003C4FE4" w:rsidRDefault="005070D0" w:rsidP="00B242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4FE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C4FE4">
              <w:rPr>
                <w:rFonts w:ascii="Times New Roman" w:hAnsi="Times New Roman" w:cs="Times New Roman"/>
                <w:sz w:val="28"/>
                <w:szCs w:val="28"/>
              </w:rPr>
              <w:t>ж.д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5070D0" w:rsidRPr="003C4FE4">
        <w:tc>
          <w:tcPr>
            <w:tcW w:w="781" w:type="dxa"/>
          </w:tcPr>
          <w:p w:rsidR="005070D0" w:rsidRPr="003C4FE4" w:rsidRDefault="005070D0" w:rsidP="00B242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6167" w:type="dxa"/>
          </w:tcPr>
          <w:p w:rsidR="005070D0" w:rsidRPr="003C4FE4" w:rsidRDefault="005070D0" w:rsidP="00B2421E">
            <w:pPr>
              <w:tabs>
                <w:tab w:val="left" w:pos="175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C4FE4">
              <w:rPr>
                <w:rFonts w:ascii="Times New Roman" w:hAnsi="Times New Roman" w:cs="Times New Roman"/>
                <w:sz w:val="28"/>
                <w:szCs w:val="28"/>
              </w:rPr>
              <w:t>ТСЖ "Молодцова-8"</w:t>
            </w:r>
          </w:p>
        </w:tc>
        <w:tc>
          <w:tcPr>
            <w:tcW w:w="1700" w:type="dxa"/>
          </w:tcPr>
          <w:p w:rsidR="005070D0" w:rsidRPr="003C4FE4" w:rsidRDefault="005070D0" w:rsidP="00827D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26.08</w:t>
            </w:r>
          </w:p>
        </w:tc>
        <w:tc>
          <w:tcPr>
            <w:tcW w:w="1099" w:type="dxa"/>
          </w:tcPr>
          <w:p w:rsidR="005070D0" w:rsidRPr="003C4FE4" w:rsidRDefault="005070D0" w:rsidP="00B242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4FE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C4FE4">
              <w:rPr>
                <w:rFonts w:ascii="Times New Roman" w:hAnsi="Times New Roman" w:cs="Times New Roman"/>
                <w:sz w:val="28"/>
                <w:szCs w:val="28"/>
              </w:rPr>
              <w:t>ж.д.</w:t>
            </w:r>
          </w:p>
        </w:tc>
      </w:tr>
      <w:tr w:rsidR="005070D0" w:rsidRPr="003C4FE4">
        <w:tc>
          <w:tcPr>
            <w:tcW w:w="781" w:type="dxa"/>
          </w:tcPr>
          <w:p w:rsidR="005070D0" w:rsidRPr="003C4FE4" w:rsidRDefault="005070D0" w:rsidP="00B242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6167" w:type="dxa"/>
          </w:tcPr>
          <w:p w:rsidR="005070D0" w:rsidRPr="003C4FE4" w:rsidRDefault="005070D0" w:rsidP="00B2421E">
            <w:pPr>
              <w:tabs>
                <w:tab w:val="left" w:pos="175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C4FE4">
              <w:rPr>
                <w:rFonts w:ascii="Times New Roman" w:hAnsi="Times New Roman" w:cs="Times New Roman"/>
                <w:sz w:val="28"/>
                <w:szCs w:val="28"/>
              </w:rPr>
              <w:t>ТСЖ "Молодежная 3"</w:t>
            </w:r>
          </w:p>
        </w:tc>
        <w:tc>
          <w:tcPr>
            <w:tcW w:w="1700" w:type="dxa"/>
          </w:tcPr>
          <w:p w:rsidR="005070D0" w:rsidRPr="003C4FE4" w:rsidRDefault="005070D0" w:rsidP="00827D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26.08</w:t>
            </w:r>
          </w:p>
        </w:tc>
        <w:tc>
          <w:tcPr>
            <w:tcW w:w="1099" w:type="dxa"/>
          </w:tcPr>
          <w:p w:rsidR="005070D0" w:rsidRPr="003C4FE4" w:rsidRDefault="005070D0" w:rsidP="00B242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4FE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C4FE4">
              <w:rPr>
                <w:rFonts w:ascii="Times New Roman" w:hAnsi="Times New Roman" w:cs="Times New Roman"/>
                <w:sz w:val="28"/>
                <w:szCs w:val="28"/>
              </w:rPr>
              <w:t>ж.д.</w:t>
            </w:r>
          </w:p>
        </w:tc>
      </w:tr>
      <w:tr w:rsidR="005070D0" w:rsidRPr="003C4FE4">
        <w:tc>
          <w:tcPr>
            <w:tcW w:w="781" w:type="dxa"/>
          </w:tcPr>
          <w:p w:rsidR="005070D0" w:rsidRPr="003C4FE4" w:rsidRDefault="005070D0" w:rsidP="00AE6C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6167" w:type="dxa"/>
          </w:tcPr>
          <w:p w:rsidR="005070D0" w:rsidRPr="003C4FE4" w:rsidRDefault="005070D0" w:rsidP="003C4FE4">
            <w:pPr>
              <w:tabs>
                <w:tab w:val="left" w:pos="175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C4FE4">
              <w:rPr>
                <w:rFonts w:ascii="Times New Roman" w:hAnsi="Times New Roman" w:cs="Times New Roman"/>
                <w:sz w:val="28"/>
                <w:szCs w:val="28"/>
              </w:rPr>
              <w:t>ТСЖ "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Фаворит-2</w:t>
            </w:r>
            <w:r w:rsidRPr="003C4FE4"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</w:tc>
        <w:tc>
          <w:tcPr>
            <w:tcW w:w="1700" w:type="dxa"/>
          </w:tcPr>
          <w:p w:rsidR="005070D0" w:rsidRPr="003C4FE4" w:rsidRDefault="005070D0" w:rsidP="00827D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26.08</w:t>
            </w:r>
          </w:p>
        </w:tc>
        <w:tc>
          <w:tcPr>
            <w:tcW w:w="1099" w:type="dxa"/>
          </w:tcPr>
          <w:p w:rsidR="005070D0" w:rsidRPr="003C4FE4" w:rsidRDefault="005070D0" w:rsidP="003C4F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ж.д.</w:t>
            </w:r>
          </w:p>
        </w:tc>
      </w:tr>
      <w:tr w:rsidR="005070D0" w:rsidRPr="003C4FE4">
        <w:trPr>
          <w:trHeight w:val="372"/>
        </w:trPr>
        <w:tc>
          <w:tcPr>
            <w:tcW w:w="781" w:type="dxa"/>
            <w:tcBorders>
              <w:bottom w:val="nil"/>
            </w:tcBorders>
          </w:tcPr>
          <w:p w:rsidR="005070D0" w:rsidRPr="003C4FE4" w:rsidRDefault="005070D0" w:rsidP="008E504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67" w:type="dxa"/>
            <w:tcBorders>
              <w:bottom w:val="nil"/>
            </w:tcBorders>
          </w:tcPr>
          <w:p w:rsidR="005070D0" w:rsidRDefault="005070D0" w:rsidP="003C4FE4">
            <w:pPr>
              <w:tabs>
                <w:tab w:val="left" w:pos="175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C4FE4">
              <w:rPr>
                <w:rFonts w:ascii="Times New Roman" w:hAnsi="Times New Roman" w:cs="Times New Roman"/>
                <w:sz w:val="28"/>
                <w:szCs w:val="28"/>
              </w:rPr>
              <w:t>Всего:</w:t>
            </w:r>
          </w:p>
        </w:tc>
        <w:tc>
          <w:tcPr>
            <w:tcW w:w="1700" w:type="dxa"/>
            <w:tcBorders>
              <w:bottom w:val="nil"/>
            </w:tcBorders>
          </w:tcPr>
          <w:p w:rsidR="005070D0" w:rsidRPr="003C4FE4" w:rsidRDefault="005070D0" w:rsidP="003C4FE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  <w:tcBorders>
              <w:bottom w:val="nil"/>
            </w:tcBorders>
          </w:tcPr>
          <w:p w:rsidR="005070D0" w:rsidRPr="003C4FE4" w:rsidRDefault="005070D0" w:rsidP="00975A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165ж.д</w:t>
            </w:r>
          </w:p>
        </w:tc>
      </w:tr>
      <w:tr w:rsidR="005070D0" w:rsidRPr="003C4FE4">
        <w:trPr>
          <w:trHeight w:val="372"/>
        </w:trPr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:rsidR="005070D0" w:rsidRPr="003C4FE4" w:rsidRDefault="005070D0" w:rsidP="00333B2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67" w:type="dxa"/>
            <w:tcBorders>
              <w:top w:val="nil"/>
              <w:left w:val="nil"/>
              <w:bottom w:val="nil"/>
              <w:right w:val="nil"/>
            </w:tcBorders>
          </w:tcPr>
          <w:p w:rsidR="005070D0" w:rsidRDefault="005070D0" w:rsidP="008271B3">
            <w:pPr>
              <w:tabs>
                <w:tab w:val="left" w:pos="175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5070D0" w:rsidRPr="003C4FE4" w:rsidRDefault="005070D0" w:rsidP="008271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:rsidR="005070D0" w:rsidRDefault="005070D0" w:rsidP="008271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70D0" w:rsidRPr="003C4FE4">
        <w:trPr>
          <w:trHeight w:val="372"/>
        </w:trPr>
        <w:tc>
          <w:tcPr>
            <w:tcW w:w="781" w:type="dxa"/>
            <w:tcBorders>
              <w:top w:val="nil"/>
              <w:left w:val="nil"/>
              <w:right w:val="nil"/>
            </w:tcBorders>
          </w:tcPr>
          <w:p w:rsidR="005070D0" w:rsidRPr="003C4FE4" w:rsidRDefault="005070D0" w:rsidP="00333B2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67" w:type="dxa"/>
            <w:tcBorders>
              <w:top w:val="nil"/>
              <w:left w:val="nil"/>
              <w:right w:val="nil"/>
            </w:tcBorders>
          </w:tcPr>
          <w:p w:rsidR="005070D0" w:rsidRDefault="005070D0" w:rsidP="008271B3">
            <w:pPr>
              <w:tabs>
                <w:tab w:val="left" w:pos="175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nil"/>
              <w:left w:val="nil"/>
              <w:right w:val="nil"/>
            </w:tcBorders>
          </w:tcPr>
          <w:p w:rsidR="005070D0" w:rsidRPr="003C4FE4" w:rsidRDefault="005070D0" w:rsidP="008271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  <w:tcBorders>
              <w:top w:val="nil"/>
              <w:left w:val="nil"/>
              <w:right w:val="nil"/>
            </w:tcBorders>
          </w:tcPr>
          <w:p w:rsidR="005070D0" w:rsidRDefault="005070D0" w:rsidP="008271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70D0" w:rsidRPr="003C4FE4">
        <w:trPr>
          <w:trHeight w:val="372"/>
        </w:trPr>
        <w:tc>
          <w:tcPr>
            <w:tcW w:w="781" w:type="dxa"/>
            <w:vAlign w:val="center"/>
          </w:tcPr>
          <w:p w:rsidR="005070D0" w:rsidRDefault="005070D0" w:rsidP="00C81A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67" w:type="dxa"/>
          </w:tcPr>
          <w:p w:rsidR="005070D0" w:rsidRDefault="005070D0" w:rsidP="008271B3">
            <w:pPr>
              <w:tabs>
                <w:tab w:val="left" w:pos="175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Котельные:</w:t>
            </w:r>
          </w:p>
        </w:tc>
        <w:tc>
          <w:tcPr>
            <w:tcW w:w="1700" w:type="dxa"/>
          </w:tcPr>
          <w:p w:rsidR="005070D0" w:rsidRPr="003C4FE4" w:rsidRDefault="005070D0" w:rsidP="008271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5070D0" w:rsidRDefault="005070D0" w:rsidP="008271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5070D0" w:rsidRPr="003C4FE4">
        <w:trPr>
          <w:trHeight w:val="372"/>
        </w:trPr>
        <w:tc>
          <w:tcPr>
            <w:tcW w:w="781" w:type="dxa"/>
            <w:vAlign w:val="center"/>
          </w:tcPr>
          <w:p w:rsidR="005070D0" w:rsidRPr="003C4FE4" w:rsidRDefault="005070D0" w:rsidP="00C81A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167" w:type="dxa"/>
          </w:tcPr>
          <w:p w:rsidR="005070D0" w:rsidRPr="003C4FE4" w:rsidRDefault="005070D0" w:rsidP="008271B3">
            <w:pPr>
              <w:tabs>
                <w:tab w:val="left" w:pos="175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ООО «НТЦ «Энергия»:</w:t>
            </w:r>
          </w:p>
        </w:tc>
        <w:tc>
          <w:tcPr>
            <w:tcW w:w="1700" w:type="dxa"/>
          </w:tcPr>
          <w:p w:rsidR="005070D0" w:rsidRPr="003C4FE4" w:rsidRDefault="005070D0" w:rsidP="008271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9" w:type="dxa"/>
          </w:tcPr>
          <w:p w:rsidR="005070D0" w:rsidRPr="003C4FE4" w:rsidRDefault="005070D0" w:rsidP="008271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5070D0" w:rsidRPr="003C4FE4">
        <w:trPr>
          <w:trHeight w:val="372"/>
        </w:trPr>
        <w:tc>
          <w:tcPr>
            <w:tcW w:w="781" w:type="dxa"/>
            <w:vAlign w:val="center"/>
          </w:tcPr>
          <w:p w:rsidR="005070D0" w:rsidRPr="003C4FE4" w:rsidRDefault="005070D0" w:rsidP="00C81A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67" w:type="dxa"/>
          </w:tcPr>
          <w:p w:rsidR="005070D0" w:rsidRPr="003C4FE4" w:rsidRDefault="005070D0" w:rsidP="00333B2D">
            <w:pPr>
              <w:tabs>
                <w:tab w:val="left" w:pos="175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C4FE4">
              <w:rPr>
                <w:rFonts w:ascii="Times New Roman" w:hAnsi="Times New Roman" w:cs="Times New Roman"/>
                <w:sz w:val="28"/>
                <w:szCs w:val="28"/>
              </w:rPr>
              <w:t>котельная СГК</w:t>
            </w:r>
          </w:p>
        </w:tc>
        <w:tc>
          <w:tcPr>
            <w:tcW w:w="1700" w:type="dxa"/>
          </w:tcPr>
          <w:p w:rsidR="005070D0" w:rsidRPr="003C4FE4" w:rsidRDefault="005070D0" w:rsidP="008271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20.09</w:t>
            </w:r>
          </w:p>
        </w:tc>
        <w:tc>
          <w:tcPr>
            <w:tcW w:w="1099" w:type="dxa"/>
          </w:tcPr>
          <w:p w:rsidR="005070D0" w:rsidRPr="003C4FE4" w:rsidRDefault="005070D0" w:rsidP="008271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4FE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070D0" w:rsidRPr="003C4FE4">
        <w:trPr>
          <w:trHeight w:val="372"/>
        </w:trPr>
        <w:tc>
          <w:tcPr>
            <w:tcW w:w="781" w:type="dxa"/>
            <w:vAlign w:val="center"/>
          </w:tcPr>
          <w:p w:rsidR="005070D0" w:rsidRPr="003C4FE4" w:rsidRDefault="005070D0" w:rsidP="00C81A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67" w:type="dxa"/>
          </w:tcPr>
          <w:p w:rsidR="005070D0" w:rsidRPr="003C4FE4" w:rsidRDefault="005070D0" w:rsidP="00333B2D">
            <w:pPr>
              <w:tabs>
                <w:tab w:val="left" w:pos="175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C4FE4">
              <w:rPr>
                <w:rFonts w:ascii="Times New Roman" w:hAnsi="Times New Roman" w:cs="Times New Roman"/>
                <w:sz w:val="28"/>
                <w:szCs w:val="28"/>
              </w:rPr>
              <w:t>котельная мкр.Черная Речка</w:t>
            </w:r>
          </w:p>
        </w:tc>
        <w:tc>
          <w:tcPr>
            <w:tcW w:w="1700" w:type="dxa"/>
          </w:tcPr>
          <w:p w:rsidR="005070D0" w:rsidRPr="003C4FE4" w:rsidRDefault="005070D0" w:rsidP="008271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20.09</w:t>
            </w:r>
          </w:p>
        </w:tc>
        <w:tc>
          <w:tcPr>
            <w:tcW w:w="1099" w:type="dxa"/>
          </w:tcPr>
          <w:p w:rsidR="005070D0" w:rsidRPr="003C4FE4" w:rsidRDefault="005070D0" w:rsidP="008271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4FE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070D0" w:rsidRPr="003C4FE4">
        <w:trPr>
          <w:trHeight w:val="372"/>
        </w:trPr>
        <w:tc>
          <w:tcPr>
            <w:tcW w:w="781" w:type="dxa"/>
            <w:vAlign w:val="center"/>
          </w:tcPr>
          <w:p w:rsidR="005070D0" w:rsidRPr="003C4FE4" w:rsidRDefault="005070D0" w:rsidP="00C81A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67" w:type="dxa"/>
          </w:tcPr>
          <w:p w:rsidR="005070D0" w:rsidRPr="003C4FE4" w:rsidRDefault="005070D0" w:rsidP="00333B2D">
            <w:pPr>
              <w:tabs>
                <w:tab w:val="left" w:pos="175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C4FE4">
              <w:rPr>
                <w:rFonts w:ascii="Times New Roman" w:hAnsi="Times New Roman" w:cs="Times New Roman"/>
                <w:sz w:val="28"/>
                <w:szCs w:val="28"/>
              </w:rPr>
              <w:t>котельная ул.Кленовая</w:t>
            </w:r>
          </w:p>
        </w:tc>
        <w:tc>
          <w:tcPr>
            <w:tcW w:w="1700" w:type="dxa"/>
          </w:tcPr>
          <w:p w:rsidR="005070D0" w:rsidRPr="003C4FE4" w:rsidRDefault="005070D0" w:rsidP="008271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21.09</w:t>
            </w:r>
          </w:p>
        </w:tc>
        <w:tc>
          <w:tcPr>
            <w:tcW w:w="1099" w:type="dxa"/>
          </w:tcPr>
          <w:p w:rsidR="005070D0" w:rsidRPr="003C4FE4" w:rsidRDefault="005070D0" w:rsidP="008271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4FE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070D0" w:rsidRPr="003C4FE4">
        <w:trPr>
          <w:trHeight w:val="372"/>
        </w:trPr>
        <w:tc>
          <w:tcPr>
            <w:tcW w:w="781" w:type="dxa"/>
            <w:vAlign w:val="center"/>
          </w:tcPr>
          <w:p w:rsidR="005070D0" w:rsidRPr="003C4FE4" w:rsidRDefault="005070D0" w:rsidP="00C81A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67" w:type="dxa"/>
          </w:tcPr>
          <w:p w:rsidR="005070D0" w:rsidRPr="003C4FE4" w:rsidRDefault="005070D0" w:rsidP="008271B3">
            <w:pPr>
              <w:tabs>
                <w:tab w:val="left" w:pos="175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C4FE4">
              <w:rPr>
                <w:rFonts w:ascii="Times New Roman" w:hAnsi="Times New Roman" w:cs="Times New Roman"/>
                <w:sz w:val="28"/>
                <w:szCs w:val="28"/>
              </w:rPr>
              <w:t>котельная ул.Заречная</w:t>
            </w:r>
          </w:p>
        </w:tc>
        <w:tc>
          <w:tcPr>
            <w:tcW w:w="1700" w:type="dxa"/>
          </w:tcPr>
          <w:p w:rsidR="005070D0" w:rsidRPr="003C4FE4" w:rsidRDefault="005070D0" w:rsidP="008271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21.09</w:t>
            </w:r>
          </w:p>
        </w:tc>
        <w:tc>
          <w:tcPr>
            <w:tcW w:w="1099" w:type="dxa"/>
          </w:tcPr>
          <w:p w:rsidR="005070D0" w:rsidRPr="003C4FE4" w:rsidRDefault="005070D0" w:rsidP="008271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4FE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070D0" w:rsidRPr="003C4FE4">
        <w:trPr>
          <w:trHeight w:val="372"/>
        </w:trPr>
        <w:tc>
          <w:tcPr>
            <w:tcW w:w="781" w:type="dxa"/>
            <w:vAlign w:val="center"/>
          </w:tcPr>
          <w:p w:rsidR="005070D0" w:rsidRPr="003C4FE4" w:rsidRDefault="005070D0" w:rsidP="008271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3C4FE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167" w:type="dxa"/>
          </w:tcPr>
          <w:p w:rsidR="005070D0" w:rsidRPr="003C4FE4" w:rsidRDefault="005070D0" w:rsidP="008271B3">
            <w:pPr>
              <w:tabs>
                <w:tab w:val="left" w:pos="175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33B2D">
              <w:rPr>
                <w:rFonts w:ascii="Times New Roman" w:hAnsi="Times New Roman" w:cs="Times New Roman"/>
                <w:sz w:val="28"/>
                <w:szCs w:val="28"/>
              </w:rPr>
              <w:t>Обособленное подразделение «Санкт-Петербургский» АО «ГУ ЖКХ»</w:t>
            </w:r>
            <w:r w:rsidRPr="003C4F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00" w:type="dxa"/>
          </w:tcPr>
          <w:p w:rsidR="005070D0" w:rsidRPr="003C4FE4" w:rsidRDefault="005070D0" w:rsidP="008271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22.09</w:t>
            </w:r>
          </w:p>
        </w:tc>
        <w:tc>
          <w:tcPr>
            <w:tcW w:w="1099" w:type="dxa"/>
          </w:tcPr>
          <w:p w:rsidR="005070D0" w:rsidRPr="003C4FE4" w:rsidRDefault="005070D0" w:rsidP="008271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4FE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070D0" w:rsidRPr="003C4FE4">
        <w:trPr>
          <w:trHeight w:val="372"/>
        </w:trPr>
        <w:tc>
          <w:tcPr>
            <w:tcW w:w="781" w:type="dxa"/>
            <w:vAlign w:val="center"/>
          </w:tcPr>
          <w:p w:rsidR="005070D0" w:rsidRPr="003C4FE4" w:rsidRDefault="005070D0" w:rsidP="00C81A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67" w:type="dxa"/>
          </w:tcPr>
          <w:p w:rsidR="005070D0" w:rsidRPr="003C4FE4" w:rsidRDefault="005070D0" w:rsidP="008271B3">
            <w:pPr>
              <w:tabs>
                <w:tab w:val="left" w:pos="1752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C4FE4">
              <w:rPr>
                <w:rFonts w:ascii="Times New Roman" w:hAnsi="Times New Roman" w:cs="Times New Roman"/>
                <w:sz w:val="28"/>
                <w:szCs w:val="28"/>
              </w:rPr>
              <w:t>мкр. Дранишники в/ч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C4FE4">
              <w:rPr>
                <w:rFonts w:ascii="Times New Roman" w:hAnsi="Times New Roman" w:cs="Times New Roman"/>
                <w:sz w:val="28"/>
                <w:szCs w:val="28"/>
              </w:rPr>
              <w:t>котельная № 51</w:t>
            </w:r>
          </w:p>
        </w:tc>
        <w:tc>
          <w:tcPr>
            <w:tcW w:w="1700" w:type="dxa"/>
          </w:tcPr>
          <w:p w:rsidR="005070D0" w:rsidRPr="003C4FE4" w:rsidRDefault="005070D0" w:rsidP="008271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22.09</w:t>
            </w:r>
          </w:p>
        </w:tc>
        <w:tc>
          <w:tcPr>
            <w:tcW w:w="1099" w:type="dxa"/>
          </w:tcPr>
          <w:p w:rsidR="005070D0" w:rsidRPr="003C4FE4" w:rsidRDefault="005070D0" w:rsidP="008271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4FE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5070D0" w:rsidRDefault="005070D0" w:rsidP="00322675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5070D0" w:rsidSect="008E5048">
      <w:headerReference w:type="even" r:id="rId6"/>
      <w:headerReference w:type="default" r:id="rId7"/>
      <w:pgSz w:w="11906" w:h="16838"/>
      <w:pgMar w:top="1134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70D0" w:rsidRDefault="005070D0" w:rsidP="009A0C4D">
      <w:pPr>
        <w:spacing w:after="0" w:line="240" w:lineRule="auto"/>
      </w:pPr>
      <w:r>
        <w:separator/>
      </w:r>
    </w:p>
  </w:endnote>
  <w:endnote w:type="continuationSeparator" w:id="1">
    <w:p w:rsidR="005070D0" w:rsidRDefault="005070D0" w:rsidP="009A0C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70D0" w:rsidRDefault="005070D0" w:rsidP="009A0C4D">
      <w:pPr>
        <w:spacing w:after="0" w:line="240" w:lineRule="auto"/>
      </w:pPr>
      <w:r>
        <w:separator/>
      </w:r>
    </w:p>
  </w:footnote>
  <w:footnote w:type="continuationSeparator" w:id="1">
    <w:p w:rsidR="005070D0" w:rsidRDefault="005070D0" w:rsidP="009A0C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70D0" w:rsidRDefault="005070D0" w:rsidP="00D274D2">
    <w:pPr>
      <w:pStyle w:val="Header"/>
      <w:framePr w:wrap="auto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5070D0" w:rsidRDefault="005070D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70D0" w:rsidRDefault="005070D0" w:rsidP="00D274D2">
    <w:pPr>
      <w:pStyle w:val="Header"/>
      <w:framePr w:wrap="auto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070D0" w:rsidRDefault="005070D0">
    <w:pPr>
      <w:pStyle w:val="Header"/>
      <w:jc w:val="right"/>
    </w:pPr>
  </w:p>
  <w:p w:rsidR="005070D0" w:rsidRPr="00440FD3" w:rsidRDefault="005070D0" w:rsidP="00440FD3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evenAndOddHeader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200AB"/>
    <w:rsid w:val="00001291"/>
    <w:rsid w:val="00012D9F"/>
    <w:rsid w:val="00055AD9"/>
    <w:rsid w:val="000B349A"/>
    <w:rsid w:val="00156F74"/>
    <w:rsid w:val="001678DB"/>
    <w:rsid w:val="001B2C47"/>
    <w:rsid w:val="00211159"/>
    <w:rsid w:val="0022754A"/>
    <w:rsid w:val="00231A52"/>
    <w:rsid w:val="0025728B"/>
    <w:rsid w:val="00285B0F"/>
    <w:rsid w:val="00294C28"/>
    <w:rsid w:val="003011D1"/>
    <w:rsid w:val="003167F6"/>
    <w:rsid w:val="00320384"/>
    <w:rsid w:val="00322675"/>
    <w:rsid w:val="00333B2D"/>
    <w:rsid w:val="00334AAB"/>
    <w:rsid w:val="003517D4"/>
    <w:rsid w:val="00373725"/>
    <w:rsid w:val="003C4FE4"/>
    <w:rsid w:val="0043156A"/>
    <w:rsid w:val="00440FD3"/>
    <w:rsid w:val="004568A1"/>
    <w:rsid w:val="004834B0"/>
    <w:rsid w:val="00492C08"/>
    <w:rsid w:val="00492F7B"/>
    <w:rsid w:val="004E6510"/>
    <w:rsid w:val="00501E5F"/>
    <w:rsid w:val="005070D0"/>
    <w:rsid w:val="00531C1A"/>
    <w:rsid w:val="00561E46"/>
    <w:rsid w:val="00640019"/>
    <w:rsid w:val="00692A22"/>
    <w:rsid w:val="006D133C"/>
    <w:rsid w:val="006E0848"/>
    <w:rsid w:val="0075046C"/>
    <w:rsid w:val="007761B0"/>
    <w:rsid w:val="007A5863"/>
    <w:rsid w:val="007E62F6"/>
    <w:rsid w:val="008271B3"/>
    <w:rsid w:val="00827DFD"/>
    <w:rsid w:val="00830316"/>
    <w:rsid w:val="00876741"/>
    <w:rsid w:val="00890120"/>
    <w:rsid w:val="00890BEA"/>
    <w:rsid w:val="00891A1F"/>
    <w:rsid w:val="008D7FC9"/>
    <w:rsid w:val="008E5048"/>
    <w:rsid w:val="008F0316"/>
    <w:rsid w:val="008F3E48"/>
    <w:rsid w:val="00920751"/>
    <w:rsid w:val="00942C82"/>
    <w:rsid w:val="00967570"/>
    <w:rsid w:val="00967A53"/>
    <w:rsid w:val="00975A3C"/>
    <w:rsid w:val="009975EA"/>
    <w:rsid w:val="009A0C4D"/>
    <w:rsid w:val="009B1AB0"/>
    <w:rsid w:val="009D0FD5"/>
    <w:rsid w:val="009F4CC1"/>
    <w:rsid w:val="00A462E2"/>
    <w:rsid w:val="00A63D1D"/>
    <w:rsid w:val="00A65742"/>
    <w:rsid w:val="00AB326E"/>
    <w:rsid w:val="00AC51FC"/>
    <w:rsid w:val="00AD5243"/>
    <w:rsid w:val="00AE6C26"/>
    <w:rsid w:val="00B2421E"/>
    <w:rsid w:val="00B2627E"/>
    <w:rsid w:val="00B474BA"/>
    <w:rsid w:val="00B93FFE"/>
    <w:rsid w:val="00C22C2C"/>
    <w:rsid w:val="00C64F7D"/>
    <w:rsid w:val="00C748FD"/>
    <w:rsid w:val="00C81AC9"/>
    <w:rsid w:val="00D075E2"/>
    <w:rsid w:val="00D166E5"/>
    <w:rsid w:val="00D274D2"/>
    <w:rsid w:val="00D85622"/>
    <w:rsid w:val="00E00B4D"/>
    <w:rsid w:val="00E15E38"/>
    <w:rsid w:val="00E200AB"/>
    <w:rsid w:val="00E3182B"/>
    <w:rsid w:val="00E622F4"/>
    <w:rsid w:val="00E72C3E"/>
    <w:rsid w:val="00EA436B"/>
    <w:rsid w:val="00EE5066"/>
    <w:rsid w:val="00F36BF3"/>
    <w:rsid w:val="00F4604C"/>
    <w:rsid w:val="00F56B9B"/>
    <w:rsid w:val="00F94B99"/>
    <w:rsid w:val="00FB7114"/>
    <w:rsid w:val="00FB76D0"/>
    <w:rsid w:val="00FD41EE"/>
    <w:rsid w:val="00FE51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68A1"/>
    <w:pPr>
      <w:spacing w:after="200" w:line="276" w:lineRule="auto"/>
    </w:pPr>
    <w:rPr>
      <w:rFonts w:cs="Calibri"/>
      <w:lang w:eastAsia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9A0C4D"/>
    <w:pPr>
      <w:keepNext/>
      <w:keepLines/>
      <w:spacing w:before="200" w:after="0"/>
      <w:outlineLvl w:val="2"/>
    </w:pPr>
    <w:rPr>
      <w:rFonts w:ascii="Cambria" w:hAnsi="Cambria" w:cs="Cambria"/>
      <w:b/>
      <w:bCs/>
      <w:color w:val="4F81BD"/>
      <w:sz w:val="20"/>
      <w:szCs w:val="20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9A0C4D"/>
    <w:rPr>
      <w:rFonts w:ascii="Cambria" w:hAnsi="Cambria" w:cs="Cambria"/>
      <w:b/>
      <w:bCs/>
      <w:color w:val="4F81BD"/>
    </w:rPr>
  </w:style>
  <w:style w:type="paragraph" w:styleId="Header">
    <w:name w:val="header"/>
    <w:basedOn w:val="Normal"/>
    <w:link w:val="HeaderChar"/>
    <w:uiPriority w:val="99"/>
    <w:rsid w:val="009A0C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9A0C4D"/>
  </w:style>
  <w:style w:type="paragraph" w:styleId="Footer">
    <w:name w:val="footer"/>
    <w:basedOn w:val="Normal"/>
    <w:link w:val="FooterChar"/>
    <w:uiPriority w:val="99"/>
    <w:rsid w:val="009A0C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9A0C4D"/>
  </w:style>
  <w:style w:type="table" w:styleId="TableGrid">
    <w:name w:val="Table Grid"/>
    <w:basedOn w:val="TableNormal"/>
    <w:uiPriority w:val="99"/>
    <w:rsid w:val="0043156A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920751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920751"/>
    <w:rPr>
      <w:sz w:val="2"/>
      <w:szCs w:val="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20384"/>
    <w:rPr>
      <w:rFonts w:ascii="Times New Roman" w:hAnsi="Times New Roman" w:cs="Times New Roman"/>
      <w:sz w:val="2"/>
      <w:szCs w:val="2"/>
      <w:lang w:eastAsia="en-US"/>
    </w:rPr>
  </w:style>
  <w:style w:type="paragraph" w:customStyle="1" w:styleId="a">
    <w:name w:val="Знак"/>
    <w:basedOn w:val="Normal"/>
    <w:uiPriority w:val="99"/>
    <w:rsid w:val="00333B2D"/>
    <w:pPr>
      <w:spacing w:after="0" w:line="240" w:lineRule="auto"/>
    </w:pPr>
    <w:rPr>
      <w:rFonts w:ascii="Verdana" w:hAnsi="Verdana" w:cs="Verdana"/>
      <w:sz w:val="20"/>
      <w:szCs w:val="20"/>
      <w:lang w:val="en-US"/>
    </w:rPr>
  </w:style>
  <w:style w:type="character" w:styleId="PageNumber">
    <w:name w:val="page number"/>
    <w:basedOn w:val="DefaultParagraphFont"/>
    <w:uiPriority w:val="99"/>
    <w:rsid w:val="0075046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3593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350</TotalTime>
  <Pages>2</Pages>
  <Words>252</Words>
  <Characters>1441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ГОЧС</cp:lastModifiedBy>
  <cp:revision>14</cp:revision>
  <cp:lastPrinted>2016-08-23T13:01:00Z</cp:lastPrinted>
  <dcterms:created xsi:type="dcterms:W3CDTF">2015-04-09T06:41:00Z</dcterms:created>
  <dcterms:modified xsi:type="dcterms:W3CDTF">2016-08-23T13:11:00Z</dcterms:modified>
</cp:coreProperties>
</file>